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0EFAFB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A2CD0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9E859E6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POST/DYS/OB/GZA/0</w:t>
      </w:r>
      <w:r w:rsidR="00B7139C">
        <w:rPr>
          <w:rFonts w:cstheme="minorHAnsi"/>
          <w:b/>
          <w:lang w:eastAsia="pl-PL"/>
        </w:rPr>
        <w:t>1286</w:t>
      </w:r>
      <w:r w:rsidR="00BA2CD0" w:rsidRPr="00BA2CD0">
        <w:rPr>
          <w:rFonts w:cstheme="minorHAnsi"/>
          <w:b/>
          <w:lang w:eastAsia="pl-PL"/>
        </w:rPr>
        <w:t>/202</w:t>
      </w:r>
      <w:r w:rsidR="0050024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B7139C" w:rsidRPr="00B7139C">
        <w:rPr>
          <w:b/>
          <w:bCs/>
          <w:sz w:val="20"/>
        </w:rPr>
        <w:t>Projekt i budowa sieci elektroenergetycznych SN/nN do zasilania obiektów na terenie PGE Dystrybucja S.A. Rejonu energetycznego Łomża Oddział Białystok - 3 części. PNO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4ED4A46A" w14:textId="77777777" w:rsidR="00B7139C" w:rsidRPr="00AC390E" w:rsidRDefault="00B7139C" w:rsidP="00B7139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EB46793" w14:textId="77777777" w:rsidR="00B7139C" w:rsidRPr="00AC390E" w:rsidRDefault="00B7139C" w:rsidP="00B7139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SN/nN do zasilania obiektów na terenie PGE Dystrybucja S.A. Rejonu energetycznego Łomża Oddział Białystok - 3 części. PNO</w:t>
          </w:r>
        </w:p>
        <w:p w14:paraId="5205B493" w14:textId="79F64FE9" w:rsidR="00347E8D" w:rsidRPr="00C0414E" w:rsidRDefault="00B7139C" w:rsidP="00B7139C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116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7A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1401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3254"/>
    <w:rsid w:val="004D63D5"/>
    <w:rsid w:val="004E1AB0"/>
    <w:rsid w:val="004E7573"/>
    <w:rsid w:val="004F0C4A"/>
    <w:rsid w:val="004F20AD"/>
    <w:rsid w:val="004F6B10"/>
    <w:rsid w:val="00500249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D3FA0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139C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00230"/>
    <w:rsid w:val="00E12F47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10 do SWZ.docx</dmsv2BaseFileName>
    <dmsv2BaseDisplayName xmlns="http://schemas.microsoft.com/sharepoint/v3">1286 - Załącznik nr 10 do SWZ</dmsv2BaseDisplayName>
    <dmsv2SWPP2ObjectNumber xmlns="http://schemas.microsoft.com/sharepoint/v3">POST/DYS/OB/GZ/01286/2026                         </dmsv2SWPP2ObjectNumber>
    <dmsv2SWPP2SumMD5 xmlns="http://schemas.microsoft.com/sharepoint/v3">10586987437861b9ae5377bedd0f524c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24935474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FJ3FSM7XJ42E-819859022-16798</_dlc_DocId>
    <_dlc_DocIdUrl xmlns="a19cb1c7-c5c7-46d4-85ae-d83685407bba">
      <Url>https://swpp2.dms.gkpge.pl/sites/43/_layouts/15/DocIdRedir.aspx?ID=FJ3FSM7XJ42E-819859022-16798</Url>
      <Description>FJ3FSM7XJ42E-819859022-16798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BFDFC-2F6F-4494-AA88-78E0938D4E5C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C06EB3-DF8D-4566-AF40-FDE9BC1AF7F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68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22</cp:revision>
  <cp:lastPrinted>2024-07-15T11:21:00Z</cp:lastPrinted>
  <dcterms:created xsi:type="dcterms:W3CDTF">2025-01-15T13:15:00Z</dcterms:created>
  <dcterms:modified xsi:type="dcterms:W3CDTF">2026-04-11T10:20:00Z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1165c458-d44d-491d-a68c-82dae64544dd</vt:lpwstr>
  </property>
</Properties>
</file>